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8F" w:rsidRDefault="00CD6897" w:rsidP="006D2D8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D2D8F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D2D8F">
        <w:rPr>
          <w:rFonts w:ascii="Corbel" w:hAnsi="Corbel"/>
          <w:b/>
          <w:smallCaps/>
          <w:sz w:val="24"/>
          <w:szCs w:val="24"/>
        </w:rPr>
        <w:t xml:space="preserve"> </w:t>
      </w:r>
      <w:r w:rsidR="004D47BC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B169DF" w:rsidRDefault="0085747A" w:rsidP="006D2D8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4D47BC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4D47BC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A2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i techniki socjoterapii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D47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47B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814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7C006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D2D8F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A2B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539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interpersonalnej; procesów grupowych oraz zaburzeń w rozwoju i zachowaniu</w:t>
            </w:r>
            <w:r w:rsidR="003B13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dzieci i</w:t>
            </w:r>
            <w:r w:rsidR="003B13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młodzieży; niedostosowania społecznego; edukacji zdrowotnej.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Znajomość podstaw pracy 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socjoterapeutycznej.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Zapoznanie z podstawowymi terminami dotyczącymi socjoterapii.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Uświadomienie znaczenia socjoterapii jako formy pomocy psychologiczno – pedagogicznej w korygowaniu</w:t>
            </w:r>
            <w:r w:rsidR="00464A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5399C">
              <w:rPr>
                <w:rFonts w:ascii="Corbel" w:hAnsi="Corbel"/>
                <w:b w:val="0"/>
                <w:sz w:val="24"/>
                <w:szCs w:val="24"/>
              </w:rPr>
              <w:t>nieprawidłowych postaw i zachowań dzieci i młodzieży.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2E03F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Uświadomienie roli diagnozy w socjoterapii.</w:t>
            </w:r>
            <w:r w:rsidR="002E03F3"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rzygotowanie do  projektowania zajęć o charakterze socjoterapeutycznym w różnym kontekście problematycznych i zaburzonych zachowań.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Przekazanie podstawowej wiedzy i umiejętności dotyczących planowania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procesu socjoterapeutycznego  i stosowanych w nim metod i technik. 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Zapoznanie z warsztatem metodycznym socjoterapeuty.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85747A" w:rsidRPr="00B169DF" w:rsidTr="00464AAA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464AAA">
        <w:tc>
          <w:tcPr>
            <w:tcW w:w="1418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:rsidR="002F7DD5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>tudent potrafi scharakteryzować specyfikę procesów komunikowania interpersonalnego i społecznego, ich zakłóceń pojawiających się w kontekście pracy grupowej i możliwości modyfikowania przebiegu komunikacji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B169DF" w:rsidRDefault="00A5399C" w:rsidP="00A539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464AAA">
        <w:tc>
          <w:tcPr>
            <w:tcW w:w="1418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85747A" w:rsidRPr="00B169DF" w:rsidRDefault="002E03F3" w:rsidP="002E03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potrafi opisa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różne środowiska wychowawcze 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 xml:space="preserve"> ich specyfikę i procesy w nich zachodzące, jako podstawy do budowania koncepcji procesu socjoterapeutycznego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:rsidR="00A5399C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samodzielnie przygotowuje projekt zajęć socjoterapeutycznych, dokonuje jego ewaluacji, odwołując się do wiedzy teoretycznej i praktycznej z zakresu pedagogiki.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wykorzystuje rozwinięte umiejętności w zakresie komunikacji interpersonalnej – precyzyjnie formułuje polecenia i instrukcje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9" w:type="dxa"/>
          </w:tcPr>
          <w:p w:rsidR="00A5399C" w:rsidRPr="002F7DD5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projektuje działania społecznej w zakresie socjoterapii, przeprowadza symulację tych działań i opisuje skutki prowadzonych działań. </w:t>
            </w:r>
          </w:p>
        </w:tc>
        <w:tc>
          <w:tcPr>
            <w:tcW w:w="1873" w:type="dxa"/>
          </w:tcPr>
          <w:p w:rsidR="00A5399C" w:rsidRPr="004C2E66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9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ma przekonanie o wadze zachowania się w sposób profesjonalny, szczególnie w tak wąskiej i odpowiedzialnej dziedzinie jak praca socjoterapeutyczna. Jest refleksyjny i etyczny w swoich działaniach socjoterapeutycznych</w:t>
            </w:r>
          </w:p>
        </w:tc>
        <w:tc>
          <w:tcPr>
            <w:tcW w:w="1873" w:type="dxa"/>
          </w:tcPr>
          <w:p w:rsidR="00A5399C" w:rsidRPr="008D4F4F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A5399C">
              <w:rPr>
                <w:rFonts w:ascii="Corbel" w:hAnsi="Corbel"/>
                <w:sz w:val="24"/>
                <w:szCs w:val="24"/>
              </w:rPr>
              <w:t xml:space="preserve">ocjoterapia </w:t>
            </w:r>
            <w:r>
              <w:rPr>
                <w:rFonts w:ascii="Corbel" w:hAnsi="Corbel"/>
                <w:sz w:val="24"/>
                <w:szCs w:val="24"/>
              </w:rPr>
              <w:t>w praktyce psychopedagogicznej.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Zasady prowadze</w:t>
            </w:r>
            <w:r>
              <w:rPr>
                <w:rFonts w:ascii="Corbel" w:hAnsi="Corbel"/>
                <w:sz w:val="24"/>
                <w:szCs w:val="24"/>
              </w:rPr>
              <w:t>nia zajęć socjoterapeutycznych.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Proces socjoterapeutyczny, a dobór metod i technik pracy.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Omówienie metod i technik pr</w:t>
            </w:r>
            <w:r>
              <w:rPr>
                <w:rFonts w:ascii="Corbel" w:hAnsi="Corbel"/>
                <w:sz w:val="24"/>
                <w:szCs w:val="24"/>
              </w:rPr>
              <w:t xml:space="preserve">acy z grupą socjoterapeutyczną: technika kręgu/rundka, burza mózgów, dyskusja, drama, psychodrama, muzykoterapia, </w:t>
            </w:r>
            <w:r w:rsidRPr="00A5399C">
              <w:rPr>
                <w:rFonts w:ascii="Corbel" w:hAnsi="Corbel"/>
                <w:sz w:val="24"/>
                <w:szCs w:val="24"/>
              </w:rPr>
              <w:t>arteterapia(terapia z wyk</w:t>
            </w:r>
            <w:r>
              <w:rPr>
                <w:rFonts w:ascii="Corbel" w:hAnsi="Corbel"/>
                <w:sz w:val="24"/>
                <w:szCs w:val="24"/>
              </w:rPr>
              <w:t xml:space="preserve">orzystaniem sztuk plastycznych), wizualizacja, choreoterapia, </w:t>
            </w:r>
            <w:r w:rsidRPr="00A5399C">
              <w:rPr>
                <w:rFonts w:ascii="Corbel" w:hAnsi="Corbel"/>
                <w:sz w:val="24"/>
                <w:szCs w:val="24"/>
              </w:rPr>
              <w:t>biblioterapia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 xml:space="preserve">Techniki socjoterapeutyczne </w:t>
            </w:r>
            <w:r>
              <w:rPr>
                <w:rFonts w:ascii="Corbel" w:hAnsi="Corbel"/>
                <w:sz w:val="24"/>
                <w:szCs w:val="24"/>
              </w:rPr>
              <w:t>w pracy z dzieckiem agresywnym.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Warunki skuteczności socjoterapii.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ćwiczenia indywidualne, dyskusja, ćwiczenia dramowe,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25A31" w:rsidRPr="00625A31" w:rsidRDefault="00625A31" w:rsidP="00625A3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25A3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625A31" w:rsidRDefault="00625A31" w:rsidP="00625A31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poprawność merytoryczna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625A31" w:rsidRPr="00625A31" w:rsidRDefault="00625A31" w:rsidP="00A5399C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</w:p>
          <w:p w:rsidR="00625A31" w:rsidRPr="00B169DF" w:rsidRDefault="00625A31" w:rsidP="00A539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656D8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</w:t>
            </w:r>
            <w:r w:rsidR="00656D8D">
              <w:rPr>
                <w:rFonts w:ascii="Corbel" w:hAnsi="Corbel"/>
                <w:sz w:val="24"/>
                <w:szCs w:val="24"/>
              </w:rPr>
              <w:t>e do zajęć,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3D64EB" w:rsidRDefault="004D308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D64EB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D64EB" w:rsidRDefault="004D308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D64EB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ankowiakB.,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BE39F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 K., Gieldard D., Jak</w:t>
            </w:r>
            <w:r w:rsidR="00BE39F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pracować z dziecięcymi grupami 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terapeutycznymi, GWP, Gdańsk 2005.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6B689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agieła J., Socjoterapia w szkole. Krótki poradnik psychologiczny, Rubikon, Kraków 2007.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 K., Poradnik dla prowadzących grupę, Jedność, Kielce 2004.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Diagnoza w socjoterapii  Warszawa : Difin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Socjoterapia w pracy z dziećmi i młodzieżą : programy zajęć, Warszawa 2015.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ulturotechnika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 I., Biblioterapia: teoria i praktyka, Wydawnictwo Stowarzyszenia Bibliotekarzy 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 G., Gould P., Rysunek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9AC" w:rsidRDefault="00A359AC" w:rsidP="00C16ABF">
      <w:pPr>
        <w:spacing w:after="0" w:line="240" w:lineRule="auto"/>
      </w:pPr>
      <w:r>
        <w:separator/>
      </w:r>
    </w:p>
  </w:endnote>
  <w:endnote w:type="continuationSeparator" w:id="1">
    <w:p w:rsidR="00A359AC" w:rsidRDefault="00A359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9AC" w:rsidRDefault="00A359AC" w:rsidP="00C16ABF">
      <w:pPr>
        <w:spacing w:after="0" w:line="240" w:lineRule="auto"/>
      </w:pPr>
      <w:r>
        <w:separator/>
      </w:r>
    </w:p>
  </w:footnote>
  <w:footnote w:type="continuationSeparator" w:id="1">
    <w:p w:rsidR="00A359AC" w:rsidRDefault="00A359A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203657"/>
    <w:rsid w:val="002144C0"/>
    <w:rsid w:val="0022477D"/>
    <w:rsid w:val="002278A9"/>
    <w:rsid w:val="002336F9"/>
    <w:rsid w:val="0024028F"/>
    <w:rsid w:val="00240AA4"/>
    <w:rsid w:val="002416EA"/>
    <w:rsid w:val="00244ABC"/>
    <w:rsid w:val="002814F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4ABE"/>
    <w:rsid w:val="002F7DD5"/>
    <w:rsid w:val="003018BA"/>
    <w:rsid w:val="0030395F"/>
    <w:rsid w:val="00305C92"/>
    <w:rsid w:val="003151C5"/>
    <w:rsid w:val="0033076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B13F1"/>
    <w:rsid w:val="003B5706"/>
    <w:rsid w:val="003C0BAE"/>
    <w:rsid w:val="003D18A9"/>
    <w:rsid w:val="003D64EB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2A2F"/>
    <w:rsid w:val="004362C6"/>
    <w:rsid w:val="00437FA2"/>
    <w:rsid w:val="00445970"/>
    <w:rsid w:val="00456550"/>
    <w:rsid w:val="00461EFC"/>
    <w:rsid w:val="00464AAA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08F"/>
    <w:rsid w:val="004D31C0"/>
    <w:rsid w:val="004D47BC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0338"/>
    <w:rsid w:val="005E4389"/>
    <w:rsid w:val="005E6E85"/>
    <w:rsid w:val="005F31D2"/>
    <w:rsid w:val="005F76A3"/>
    <w:rsid w:val="006060C6"/>
    <w:rsid w:val="0061029B"/>
    <w:rsid w:val="00617230"/>
    <w:rsid w:val="00621CE1"/>
    <w:rsid w:val="00625A31"/>
    <w:rsid w:val="00627FC9"/>
    <w:rsid w:val="00647FA8"/>
    <w:rsid w:val="00650C5F"/>
    <w:rsid w:val="00654934"/>
    <w:rsid w:val="00656D8D"/>
    <w:rsid w:val="006620D9"/>
    <w:rsid w:val="00671958"/>
    <w:rsid w:val="00675843"/>
    <w:rsid w:val="00696477"/>
    <w:rsid w:val="006B6893"/>
    <w:rsid w:val="006D050F"/>
    <w:rsid w:val="006D2D8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065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37000"/>
    <w:rsid w:val="008449B3"/>
    <w:rsid w:val="008552A2"/>
    <w:rsid w:val="0085747A"/>
    <w:rsid w:val="00884922"/>
    <w:rsid w:val="00885F64"/>
    <w:rsid w:val="008917F9"/>
    <w:rsid w:val="008A45F7"/>
    <w:rsid w:val="008B4115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21AB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59AC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3C2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1F53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0720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A6A67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B65E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7B0"/>
    <w:rsid w:val="00F617C3"/>
    <w:rsid w:val="00F61A26"/>
    <w:rsid w:val="00F629B3"/>
    <w:rsid w:val="00F7066B"/>
    <w:rsid w:val="00F738E8"/>
    <w:rsid w:val="00F83B28"/>
    <w:rsid w:val="00F93EF9"/>
    <w:rsid w:val="00F95D8A"/>
    <w:rsid w:val="00F974DA"/>
    <w:rsid w:val="00F97D8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07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07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076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7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765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171D-167B-4E2A-969E-87B24E81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5</Pages>
  <Words>1117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16</cp:revision>
  <cp:lastPrinted>2019-02-06T12:12:00Z</cp:lastPrinted>
  <dcterms:created xsi:type="dcterms:W3CDTF">2023-06-11T14:48:00Z</dcterms:created>
  <dcterms:modified xsi:type="dcterms:W3CDTF">2025-09-20T11:23:00Z</dcterms:modified>
</cp:coreProperties>
</file>